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929A7" w14:textId="77777777" w:rsidR="00AB4D67" w:rsidRDefault="00AB4D67" w:rsidP="00AB4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KYNGSEY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d.1432)</w:t>
      </w:r>
    </w:p>
    <w:p w14:paraId="5C8FB71F" w14:textId="77777777" w:rsidR="00AB4D67" w:rsidRDefault="00AB4D67" w:rsidP="00AB4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Gawsworth</w:t>
      </w:r>
      <w:proofErr w:type="spellEnd"/>
      <w:r>
        <w:rPr>
          <w:rFonts w:cs="Times New Roman"/>
          <w:szCs w:val="24"/>
        </w:rPr>
        <w:t>.</w:t>
      </w:r>
    </w:p>
    <w:p w14:paraId="1070F6BB" w14:textId="77777777" w:rsidR="00AB4D67" w:rsidRDefault="00AB4D67" w:rsidP="00AB4D67">
      <w:pPr>
        <w:pStyle w:val="NoSpacing"/>
        <w:rPr>
          <w:rFonts w:cs="Times New Roman"/>
          <w:szCs w:val="24"/>
        </w:rPr>
      </w:pPr>
    </w:p>
    <w:p w14:paraId="58B62EF0" w14:textId="77777777" w:rsidR="00AB4D67" w:rsidRDefault="00AB4D67" w:rsidP="00AB4D67">
      <w:pPr>
        <w:pStyle w:val="NoSpacing"/>
        <w:rPr>
          <w:rFonts w:cs="Times New Roman"/>
          <w:szCs w:val="24"/>
        </w:rPr>
      </w:pPr>
    </w:p>
    <w:p w14:paraId="60338035" w14:textId="77777777" w:rsidR="00AB4D67" w:rsidRDefault="00AB4D67" w:rsidP="00AB4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 xml:space="preserve">He became </w:t>
      </w:r>
      <w:proofErr w:type="gramStart"/>
      <w:r>
        <w:rPr>
          <w:rFonts w:cs="Times New Roman"/>
          <w:szCs w:val="24"/>
        </w:rPr>
        <w:t>Rector</w:t>
      </w:r>
      <w:proofErr w:type="gramEnd"/>
      <w:r>
        <w:rPr>
          <w:rFonts w:cs="Times New Roman"/>
          <w:szCs w:val="24"/>
        </w:rPr>
        <w:t>.</w:t>
      </w:r>
    </w:p>
    <w:p w14:paraId="32CA54FC" w14:textId="77777777" w:rsidR="00AB4D67" w:rsidRDefault="00AB4D67" w:rsidP="00AB4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9C27C1">
          <w:rPr>
            <w:rStyle w:val="Hyperlink"/>
            <w:rFonts w:cs="Times New Roman"/>
            <w:szCs w:val="24"/>
          </w:rPr>
          <w:t>www.gawsworthchurch.co.uk</w:t>
        </w:r>
      </w:hyperlink>
      <w:r>
        <w:rPr>
          <w:rFonts w:cs="Times New Roman"/>
          <w:szCs w:val="24"/>
        </w:rPr>
        <w:t>)</w:t>
      </w:r>
    </w:p>
    <w:p w14:paraId="172B1853" w14:textId="77777777" w:rsidR="00AB4D67" w:rsidRDefault="00AB4D67" w:rsidP="00AB4D67">
      <w:pPr>
        <w:pStyle w:val="NoSpacing"/>
        <w:rPr>
          <w:rFonts w:cs="Times New Roman"/>
          <w:szCs w:val="24"/>
        </w:rPr>
      </w:pPr>
    </w:p>
    <w:p w14:paraId="6B50D448" w14:textId="77777777" w:rsidR="00AB4D67" w:rsidRDefault="00AB4D67" w:rsidP="00AB4D67">
      <w:pPr>
        <w:pStyle w:val="NoSpacing"/>
        <w:rPr>
          <w:rFonts w:cs="Times New Roman"/>
          <w:szCs w:val="24"/>
        </w:rPr>
      </w:pPr>
    </w:p>
    <w:p w14:paraId="16ECCDD6" w14:textId="77777777" w:rsidR="00AB4D67" w:rsidRDefault="00AB4D67" w:rsidP="00AB4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January 2025</w:t>
      </w:r>
    </w:p>
    <w:p w14:paraId="18A53F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0CBFE" w14:textId="77777777" w:rsidR="00AB4D67" w:rsidRDefault="00AB4D67" w:rsidP="009139A6">
      <w:r>
        <w:separator/>
      </w:r>
    </w:p>
  </w:endnote>
  <w:endnote w:type="continuationSeparator" w:id="0">
    <w:p w14:paraId="62E1A4E0" w14:textId="77777777" w:rsidR="00AB4D67" w:rsidRDefault="00AB4D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AAC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EA6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D8A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538E2" w14:textId="77777777" w:rsidR="00AB4D67" w:rsidRDefault="00AB4D67" w:rsidP="009139A6">
      <w:r>
        <w:separator/>
      </w:r>
    </w:p>
  </w:footnote>
  <w:footnote w:type="continuationSeparator" w:id="0">
    <w:p w14:paraId="63C9D118" w14:textId="77777777" w:rsidR="00AB4D67" w:rsidRDefault="00AB4D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62D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F5A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008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D67"/>
    <w:rsid w:val="000666E0"/>
    <w:rsid w:val="002510B7"/>
    <w:rsid w:val="00270799"/>
    <w:rsid w:val="004731EC"/>
    <w:rsid w:val="005C130B"/>
    <w:rsid w:val="00826F5C"/>
    <w:rsid w:val="009139A6"/>
    <w:rsid w:val="009411C2"/>
    <w:rsid w:val="009448BB"/>
    <w:rsid w:val="00947624"/>
    <w:rsid w:val="00A3176C"/>
    <w:rsid w:val="00AB4D67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D9118"/>
  <w15:chartTrackingRefBased/>
  <w15:docId w15:val="{82153425-FC3A-401A-917D-C297691D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4D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awsworthchurch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2025-01-03T18:51:00Z</dcterms:created>
  <dcterms:modified xsi:type="dcterms:W3CDTF">2025-01-03T18:54:00Z</dcterms:modified>
</cp:coreProperties>
</file>